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0F7E3E" w:rsidP="00E71FC3">
      <w:pPr>
        <w:pStyle w:val="NoSpacing"/>
      </w:pPr>
      <w:r>
        <w:rPr>
          <w:u w:val="single"/>
        </w:rPr>
        <w:t>John BOTRELL</w:t>
      </w:r>
      <w:r>
        <w:t xml:space="preserve">   </w:t>
      </w:r>
      <w:proofErr w:type="gramStart"/>
      <w:r>
        <w:t xml:space="preserve">   (</w:t>
      </w:r>
      <w:proofErr w:type="gramEnd"/>
      <w:r>
        <w:t>fl.1438)</w:t>
      </w:r>
    </w:p>
    <w:p w:rsidR="000F7E3E" w:rsidRDefault="000F7E3E" w:rsidP="00E71FC3">
      <w:pPr>
        <w:pStyle w:val="NoSpacing"/>
      </w:pPr>
    </w:p>
    <w:p w:rsidR="000F7E3E" w:rsidRDefault="000F7E3E" w:rsidP="00E71FC3">
      <w:pPr>
        <w:pStyle w:val="NoSpacing"/>
      </w:pPr>
    </w:p>
    <w:p w:rsidR="000F7E3E" w:rsidRDefault="000F7E3E" w:rsidP="00E71FC3">
      <w:pPr>
        <w:pStyle w:val="NoSpacing"/>
      </w:pPr>
      <w:r>
        <w:t xml:space="preserve">Son of Joan </w:t>
      </w:r>
      <w:proofErr w:type="spellStart"/>
      <w:r>
        <w:t>Chetewynd</w:t>
      </w:r>
      <w:proofErr w:type="spellEnd"/>
      <w:r>
        <w:t xml:space="preserve">(q.v.) and her first husband, John </w:t>
      </w:r>
      <w:proofErr w:type="spellStart"/>
      <w:r>
        <w:t>Botrell</w:t>
      </w:r>
      <w:proofErr w:type="spellEnd"/>
      <w:r>
        <w:t>.</w:t>
      </w:r>
    </w:p>
    <w:p w:rsidR="000F7E3E" w:rsidRDefault="000F7E3E" w:rsidP="00E71FC3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25-27)</w:t>
      </w:r>
    </w:p>
    <w:p w:rsidR="000F7E3E" w:rsidRDefault="000F7E3E" w:rsidP="00E71FC3">
      <w:pPr>
        <w:pStyle w:val="NoSpacing"/>
      </w:pPr>
    </w:p>
    <w:p w:rsidR="000F7E3E" w:rsidRDefault="000F7E3E" w:rsidP="00E71FC3">
      <w:pPr>
        <w:pStyle w:val="NoSpacing"/>
      </w:pPr>
    </w:p>
    <w:p w:rsidR="000F7E3E" w:rsidRDefault="00125A91" w:rsidP="00E71FC3">
      <w:pPr>
        <w:pStyle w:val="NoSpacing"/>
      </w:pPr>
      <w:r>
        <w:t>29 Jan.143</w:t>
      </w:r>
      <w:bookmarkStart w:id="0" w:name="_GoBack"/>
      <w:bookmarkEnd w:id="0"/>
      <w:r w:rsidR="000F7E3E">
        <w:t>8</w:t>
      </w:r>
      <w:r w:rsidR="000F7E3E">
        <w:tab/>
        <w:t>His mother died.   (ibid.)</w:t>
      </w:r>
    </w:p>
    <w:p w:rsidR="000F7E3E" w:rsidRDefault="000F7E3E" w:rsidP="00E71FC3">
      <w:pPr>
        <w:pStyle w:val="NoSpacing"/>
      </w:pPr>
      <w:r>
        <w:t xml:space="preserve">  2 Feb.</w:t>
      </w:r>
      <w:r>
        <w:tab/>
        <w:t>He was aged 17 or more on this date.   (ibid.)</w:t>
      </w:r>
    </w:p>
    <w:p w:rsidR="000F7E3E" w:rsidRDefault="000F7E3E" w:rsidP="00E71FC3">
      <w:pPr>
        <w:pStyle w:val="NoSpacing"/>
      </w:pPr>
    </w:p>
    <w:p w:rsidR="000F7E3E" w:rsidRDefault="000F7E3E" w:rsidP="00E71FC3">
      <w:pPr>
        <w:pStyle w:val="NoSpacing"/>
      </w:pPr>
    </w:p>
    <w:p w:rsidR="000F7E3E" w:rsidRPr="000F7E3E" w:rsidRDefault="000F7E3E" w:rsidP="00E71FC3">
      <w:pPr>
        <w:pStyle w:val="NoSpacing"/>
      </w:pPr>
      <w:r>
        <w:t>30 August 2017</w:t>
      </w:r>
    </w:p>
    <w:sectPr w:rsidR="000F7E3E" w:rsidRPr="000F7E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7E3E" w:rsidRDefault="000F7E3E" w:rsidP="00E71FC3">
      <w:pPr>
        <w:spacing w:after="0" w:line="240" w:lineRule="auto"/>
      </w:pPr>
      <w:r>
        <w:separator/>
      </w:r>
    </w:p>
  </w:endnote>
  <w:endnote w:type="continuationSeparator" w:id="0">
    <w:p w:rsidR="000F7E3E" w:rsidRDefault="000F7E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7E3E" w:rsidRDefault="000F7E3E" w:rsidP="00E71FC3">
      <w:pPr>
        <w:spacing w:after="0" w:line="240" w:lineRule="auto"/>
      </w:pPr>
      <w:r>
        <w:separator/>
      </w:r>
    </w:p>
  </w:footnote>
  <w:footnote w:type="continuationSeparator" w:id="0">
    <w:p w:rsidR="000F7E3E" w:rsidRDefault="000F7E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E3E"/>
    <w:rsid w:val="000F7E3E"/>
    <w:rsid w:val="00125A91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A79F7"/>
  <w15:chartTrackingRefBased/>
  <w15:docId w15:val="{6E4F9016-F799-4B6E-B238-4E1C6AA12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2017-08-30T19:51:00Z</dcterms:created>
  <dcterms:modified xsi:type="dcterms:W3CDTF">2017-08-30T19:57:00Z</dcterms:modified>
</cp:coreProperties>
</file>